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D3DED" w14:textId="77777777" w:rsidR="007F19DC" w:rsidRDefault="007F19DC" w:rsidP="007F19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BACON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d.1485)</w:t>
      </w:r>
    </w:p>
    <w:p w14:paraId="2CBD7601" w14:textId="77777777" w:rsidR="007F19DC" w:rsidRDefault="007F19DC" w:rsidP="007F19DC">
      <w:pPr>
        <w:pStyle w:val="NoSpacing"/>
        <w:rPr>
          <w:rFonts w:cs="Times New Roman"/>
          <w:szCs w:val="24"/>
        </w:rPr>
      </w:pPr>
    </w:p>
    <w:p w14:paraId="7B64D415" w14:textId="77777777" w:rsidR="007F19DC" w:rsidRDefault="007F19DC" w:rsidP="007F19DC">
      <w:pPr>
        <w:pStyle w:val="NoSpacing"/>
        <w:rPr>
          <w:rFonts w:cs="Times New Roman"/>
          <w:szCs w:val="24"/>
        </w:rPr>
      </w:pPr>
    </w:p>
    <w:p w14:paraId="66293405" w14:textId="77777777" w:rsidR="007F19DC" w:rsidRDefault="007F19DC" w:rsidP="007F19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John Bacon of </w:t>
      </w:r>
      <w:proofErr w:type="spellStart"/>
      <w:r>
        <w:rPr>
          <w:rFonts w:cs="Times New Roman"/>
          <w:szCs w:val="24"/>
        </w:rPr>
        <w:t>Baconsthorp</w:t>
      </w:r>
      <w:proofErr w:type="spellEnd"/>
      <w:r>
        <w:rPr>
          <w:rFonts w:cs="Times New Roman"/>
          <w:szCs w:val="24"/>
        </w:rPr>
        <w:t>(q.v.).</w:t>
      </w:r>
    </w:p>
    <w:p w14:paraId="55BD9089" w14:textId="77777777" w:rsidR="007F19DC" w:rsidRDefault="007F19DC" w:rsidP="007F19DC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(“An Essay Towards a Topographical History of the County of Norfolk” 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>117-21</w:t>
      </w:r>
      <w:r w:rsidRPr="00CE34CC">
        <w:rPr>
          <w:rFonts w:cs="Times New Roman"/>
          <w:szCs w:val="24"/>
        </w:rPr>
        <w:t xml:space="preserve"> 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645EC71C" w14:textId="77777777" w:rsidR="007F19DC" w:rsidRDefault="007F19DC" w:rsidP="007F19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Margery, daughter of John Jenny.   (ibid.)</w:t>
      </w:r>
    </w:p>
    <w:p w14:paraId="23097A3B" w14:textId="77777777" w:rsidR="007F19DC" w:rsidRDefault="007F19DC" w:rsidP="007F19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Daughters:   Elizabeth(q.v.) = Sir Thomas </w:t>
      </w:r>
      <w:proofErr w:type="spellStart"/>
      <w:r>
        <w:rPr>
          <w:rFonts w:cs="Times New Roman"/>
          <w:szCs w:val="24"/>
        </w:rPr>
        <w:t>Glemham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Glemham</w:t>
      </w:r>
      <w:proofErr w:type="spellEnd"/>
      <w:r>
        <w:rPr>
          <w:rFonts w:cs="Times New Roman"/>
          <w:szCs w:val="24"/>
        </w:rPr>
        <w:t>.   (ibid.)</w:t>
      </w:r>
    </w:p>
    <w:p w14:paraId="3DA2E2FB" w14:textId="77777777" w:rsidR="007F19DC" w:rsidRDefault="007F19DC" w:rsidP="007F19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Ann(q.v.) = Robert </w:t>
      </w:r>
      <w:proofErr w:type="spellStart"/>
      <w:r>
        <w:rPr>
          <w:rFonts w:cs="Times New Roman"/>
          <w:szCs w:val="24"/>
        </w:rPr>
        <w:t>Garneys</w:t>
      </w:r>
      <w:proofErr w:type="spellEnd"/>
      <w:r>
        <w:rPr>
          <w:rFonts w:cs="Times New Roman"/>
          <w:szCs w:val="24"/>
        </w:rPr>
        <w:t xml:space="preserve"> of Kenton, Suffolk(q.v.).</w:t>
      </w:r>
    </w:p>
    <w:p w14:paraId="2CEA7DD8" w14:textId="77777777" w:rsidR="007F19DC" w:rsidRDefault="007F19DC" w:rsidP="007F19DC">
      <w:pPr>
        <w:pStyle w:val="NoSpacing"/>
        <w:rPr>
          <w:rFonts w:cs="Times New Roman"/>
          <w:szCs w:val="24"/>
        </w:rPr>
      </w:pPr>
    </w:p>
    <w:p w14:paraId="3AEA85F6" w14:textId="77777777" w:rsidR="007F19DC" w:rsidRDefault="007F19DC" w:rsidP="007F19DC">
      <w:pPr>
        <w:pStyle w:val="NoSpacing"/>
        <w:rPr>
          <w:rFonts w:cs="Times New Roman"/>
          <w:szCs w:val="24"/>
        </w:rPr>
      </w:pPr>
    </w:p>
    <w:p w14:paraId="5221F493" w14:textId="77777777" w:rsidR="007F19DC" w:rsidRDefault="007F19DC" w:rsidP="007F19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2024</w:t>
      </w:r>
    </w:p>
    <w:p w14:paraId="4284879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78AC7" w14:textId="77777777" w:rsidR="007F19DC" w:rsidRDefault="007F19DC" w:rsidP="009139A6">
      <w:r>
        <w:separator/>
      </w:r>
    </w:p>
  </w:endnote>
  <w:endnote w:type="continuationSeparator" w:id="0">
    <w:p w14:paraId="14542DDD" w14:textId="77777777" w:rsidR="007F19DC" w:rsidRDefault="007F19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DD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54B6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ECF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A6443" w14:textId="77777777" w:rsidR="007F19DC" w:rsidRDefault="007F19DC" w:rsidP="009139A6">
      <w:r>
        <w:separator/>
      </w:r>
    </w:p>
  </w:footnote>
  <w:footnote w:type="continuationSeparator" w:id="0">
    <w:p w14:paraId="08EB7C5B" w14:textId="77777777" w:rsidR="007F19DC" w:rsidRDefault="007F19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B63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1C80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CDE4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DC"/>
    <w:rsid w:val="000666E0"/>
    <w:rsid w:val="002510B7"/>
    <w:rsid w:val="005C130B"/>
    <w:rsid w:val="007F19D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CD2A3"/>
  <w15:chartTrackingRefBased/>
  <w15:docId w15:val="{A1E0DB00-0EF5-41F0-9DC1-305CA5E7E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2024-02-11T19:16:00Z</dcterms:created>
  <dcterms:modified xsi:type="dcterms:W3CDTF">2024-02-11T19:16:00Z</dcterms:modified>
</cp:coreProperties>
</file>